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Default="00F115B9" w:rsidP="008506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8506E3">
              <w:rPr>
                <w:b/>
                <w:sz w:val="26"/>
                <w:szCs w:val="26"/>
              </w:rPr>
              <w:t>237</w:t>
            </w:r>
          </w:p>
          <w:p w:rsidR="008506E3" w:rsidRPr="008506E3" w:rsidRDefault="008506E3" w:rsidP="008506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F66B1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2117001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66B11">
        <w:rPr>
          <w:b/>
          <w:sz w:val="26"/>
          <w:szCs w:val="26"/>
          <w:u w:val="single"/>
        </w:rPr>
        <w:t>Крепление подкоса У52 Л57-97.04.01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F66B11">
        <w:rPr>
          <w:b/>
          <w:sz w:val="26"/>
          <w:szCs w:val="26"/>
          <w:u w:val="single"/>
        </w:rPr>
        <w:t>Крепление подкоса У52 Л57-97.04.01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F66B11">
        <w:rPr>
          <w:b/>
          <w:sz w:val="26"/>
          <w:szCs w:val="26"/>
          <w:u w:val="single"/>
        </w:rPr>
        <w:t>Номер чертежа типового проекта – Л57-97.04.01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F66B11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 w:rsidRPr="004A45EC">
        <w:rPr>
          <w:sz w:val="26"/>
          <w:szCs w:val="26"/>
        </w:rPr>
        <w:t>Номер чертежа типового проекта – Л57-97.04.01</w:t>
      </w:r>
      <w:r w:rsidR="0073431B" w:rsidRPr="004A45EC">
        <w:rPr>
          <w:sz w:val="26"/>
          <w:szCs w:val="26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</w:t>
      </w:r>
      <w:r w:rsidRPr="001D1989">
        <w:rPr>
          <w:sz w:val="24"/>
          <w:szCs w:val="24"/>
        </w:rPr>
        <w:lastRenderedPageBreak/>
        <w:t xml:space="preserve">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96A" w:rsidRDefault="00FB696A">
      <w:r>
        <w:separator/>
      </w:r>
    </w:p>
  </w:endnote>
  <w:endnote w:type="continuationSeparator" w:id="0">
    <w:p w:rsidR="00FB696A" w:rsidRDefault="00FB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96A" w:rsidRDefault="00FB696A">
      <w:r>
        <w:separator/>
      </w:r>
    </w:p>
  </w:footnote>
  <w:footnote w:type="continuationSeparator" w:id="0">
    <w:p w:rsidR="00FB696A" w:rsidRDefault="00FB6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B1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273F3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5EC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06E3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B11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96A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C7B645-00BE-4759-B09C-47A532527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5953E-1702-4DDC-93C4-44F3D5AF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B3E47-198B-45D3-B546-117FE8F561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4F76A1-A8C2-41B7-8E32-99F83B5E3E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FA8A0AE-5A86-46CC-9E26-50A45742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3</cp:revision>
  <cp:lastPrinted>2010-09-30T13:29:00Z</cp:lastPrinted>
  <dcterms:created xsi:type="dcterms:W3CDTF">2014-07-21T09:36:00Z</dcterms:created>
  <dcterms:modified xsi:type="dcterms:W3CDTF">2015-03-10T10:13:00Z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